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B6739" w14:textId="77777777" w:rsidR="00EE2A3B" w:rsidRDefault="00EE2A3B" w:rsidP="00EE2A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BROWN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fl.1487)</w:t>
      </w:r>
    </w:p>
    <w:p w14:paraId="6F33CCEC" w14:textId="77777777" w:rsidR="00EE2A3B" w:rsidRDefault="00EE2A3B" w:rsidP="00EE2A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149640F" w14:textId="77777777" w:rsidR="00EE2A3B" w:rsidRDefault="00EE2A3B" w:rsidP="00EE2A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9063B2" w14:textId="77777777" w:rsidR="00EE2A3B" w:rsidRDefault="00EE2A3B" w:rsidP="00EE2A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4D921C" w14:textId="77777777" w:rsidR="00EE2A3B" w:rsidRDefault="00EE2A3B" w:rsidP="00EE2A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James Brown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his wife, Alice(q.v.).</w:t>
      </w:r>
    </w:p>
    <w:p w14:paraId="1FEB0BF9" w14:textId="77777777" w:rsidR="00EE2A3B" w:rsidRDefault="00EE2A3B" w:rsidP="00EE2A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https://www.kentarchaeology.org.uk/Research/Libr/Wills/Bk47+48/page%20009.htm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7371418" w14:textId="77777777" w:rsidR="00EE2A3B" w:rsidRDefault="00EE2A3B" w:rsidP="00EE2A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0A9EE2" w14:textId="77777777" w:rsidR="00EE2A3B" w:rsidRDefault="00EE2A3B" w:rsidP="00EE2A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7E067D" w14:textId="77777777" w:rsidR="00EE2A3B" w:rsidRDefault="00EE2A3B" w:rsidP="00EE2A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Nov.1487</w:t>
      </w:r>
      <w:r>
        <w:rPr>
          <w:rFonts w:ascii="Times New Roman" w:hAnsi="Times New Roman" w:cs="Times New Roman"/>
          <w:sz w:val="24"/>
          <w:szCs w:val="24"/>
        </w:rPr>
        <w:tab/>
        <w:t xml:space="preserve">His father bequeathed him a feather </w:t>
      </w:r>
      <w:proofErr w:type="gramStart"/>
      <w:r>
        <w:rPr>
          <w:rFonts w:ascii="Times New Roman" w:hAnsi="Times New Roman" w:cs="Times New Roman"/>
          <w:sz w:val="24"/>
          <w:szCs w:val="24"/>
        </w:rPr>
        <w:t>bed, if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 should live longer than his</w:t>
      </w:r>
    </w:p>
    <w:p w14:paraId="56CBC0B3" w14:textId="77777777" w:rsidR="00EE2A3B" w:rsidRDefault="00EE2A3B" w:rsidP="00EE2A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mother and a messuage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when he became 20. (ibid.)</w:t>
      </w:r>
    </w:p>
    <w:p w14:paraId="61AC8451" w14:textId="77777777" w:rsidR="00EE2A3B" w:rsidRDefault="00EE2A3B" w:rsidP="00EE2A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5D09D8" w14:textId="77777777" w:rsidR="00EE2A3B" w:rsidRDefault="00EE2A3B" w:rsidP="00EE2A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4F64F5" w14:textId="77777777" w:rsidR="00EE2A3B" w:rsidRDefault="00EE2A3B" w:rsidP="00EE2A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August 2022</w:t>
      </w:r>
    </w:p>
    <w:p w14:paraId="4752A07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D73FB" w14:textId="77777777" w:rsidR="00EE2A3B" w:rsidRDefault="00EE2A3B" w:rsidP="009139A6">
      <w:r>
        <w:separator/>
      </w:r>
    </w:p>
  </w:endnote>
  <w:endnote w:type="continuationSeparator" w:id="0">
    <w:p w14:paraId="7B9C38BB" w14:textId="77777777" w:rsidR="00EE2A3B" w:rsidRDefault="00EE2A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615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BD72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415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2F9A1" w14:textId="77777777" w:rsidR="00EE2A3B" w:rsidRDefault="00EE2A3B" w:rsidP="009139A6">
      <w:r>
        <w:separator/>
      </w:r>
    </w:p>
  </w:footnote>
  <w:footnote w:type="continuationSeparator" w:id="0">
    <w:p w14:paraId="3E725DE7" w14:textId="77777777" w:rsidR="00EE2A3B" w:rsidRDefault="00EE2A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8EB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884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344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A3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E2A3B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BC42D"/>
  <w15:chartTrackingRefBased/>
  <w15:docId w15:val="{32D4F3CC-7233-4244-B552-EBC332054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E2A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Bk47+48/page%20009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2022-08-05T18:04:00Z</dcterms:created>
  <dcterms:modified xsi:type="dcterms:W3CDTF">2022-08-05T18:04:00Z</dcterms:modified>
</cp:coreProperties>
</file>